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8F" w:rsidRDefault="0030128F" w:rsidP="0030128F">
      <w:pPr>
        <w:rPr>
          <w:sz w:val="2"/>
        </w:rPr>
      </w:pPr>
      <w:bookmarkStart w:id="0" w:name="Inicio"/>
      <w:bookmarkEnd w:id="0"/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GABINETE CONSELLEIRO/A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GABINETE CONSELLEIRO/A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PS.C01.00.000.15770.003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SECRETARIO/A DE APOIO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7.489,72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C1-C2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PS.C02.00.000.15770.100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PS.C05.00.000.15770.150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PS.C02.00.000.15770.101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PS.C05.00.000.15770.152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PS.C02.00.000.15770.110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PS.C05.00.000.15770.177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PS.C02.00.000.15770.111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PS.C05.00.000.15770.185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PS.C02.00.000.15770.120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COORD. PLANIFICAC. UNIDADE ATENCIÓN Á DEPENDENCIA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PS.C02.00.000.15770.125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PS.C05.00.000.15770.231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PS.C02.00.000.15770.126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PS.C05.00.000.15770.232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VALORACIÓN DA DEPENDENCIA E DA DISCAPACIDADE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SUBD. XERAL VALORACIÓN DEPENDENCIA E DISCAPACIDADE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SUBD. XERAL DEPENDENCIA E VALORACIÓN DISCAPACIDADE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XEFATURA SERVIZO VALORACIÓN DEPENDENCIA E DISCAPA.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PS.C06.00.002.15770.009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DEPENDENCIA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PS.C06.00.002.15770.011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PS.C06.00.002.15770.012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PS.C06.00.002.15770.013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lastRenderedPageBreak/>
              <w:t>PS.C02.00.007.15770.014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PS.C06.00.002.15770.014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PS.C06.00.002.15770.015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PS.C06.00.002.15770.017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PS.C02.00.007.15770.018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PS.C06.00.002.15770.018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ASESORÍA XURÍDICA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PS.C02.00.008.15770.001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ASESOR/A XURÍDICO/A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XSL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PS.C02.00.008.15770.005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SECRETARIO/A DO/A ASESOR/A XURÍDICO/A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7.267,26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PS.C02.00.007.15770.005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FAMILIA, INFANCIA E DINAMIZACIÓN DEMOGRÁFICA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FAMILIA, INFANCIA E DINAMIZACIÓN DEMOGRÁFICA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PS.C03.00.000.15770.060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NEGOCIADO ADMINISTRATIVO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7.489,72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A2-C1-C2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POLÍTICA FAMILIAR, INFANCIA E ADOLESCENCIA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PS.C03.00.002.15770.020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PROTECCIÓN DE MENORES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INCLUSIÓN SOCIAL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SERVIZOS SOCIAIS COMUNITARIOS E XESTIÓN ECONÓMICA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PS.C04.00.002.15770.006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SECCIÓN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PERSOAS CON DISCAPACIDADE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RECURSOS E EQUIPAMENTOS DE APOIO Á DISCAPACIDADE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SUBDIR. XERAL RECURSOS E EQUIPAMENTOS APOIO DISC.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PS.C05.00.001.15770.004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SERVIZO CONTRATACIÓN E XESTIÓN ECONÓMICA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ECO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lastRenderedPageBreak/>
              <w:t>PS.C05.00.001.15770.020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SERVIZO RECURSOS EQUIPAMENTOS DISCAPACID.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PS.C05.00.001.15770.022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DE PROGRAMAS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PS.C05.00.003.15770.033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PS.C05.00.001.15770.023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PS.C05.00.003.15770.035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DE APOIO Á DISCAPACIDADE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SUBDIRECTOR/A XERAL PROGRAMAS APOIO DISCAPACIDADE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PS.C05.00.002.15770.003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SECRETARIO/A DO/A SUBDIRECTOR/A XERAL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7.267,26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PS.C05.00.004.15770.003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PS.C05.00.002.15770.029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SERVIZO PROGRAMAS PARA A DISCAPACIDADE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PS.C05.00.002.15770.031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PS.C05.00.004.15770.031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PS.C05.00.002.15770.033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DE ASISTENCIA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PS.C05.00.004.15770.033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PS.C05.00.002.15770.035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PS.C05.00.004.15770.035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PS.C05.00.002.15770.036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PS.C05.00.004.15770.014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MAIORES E ATENCIÓN SOCIOSANITARIA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MAIORES E ATENCIÓN SOCIOSANITARIA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PS.C06.00.000.15770.003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A1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PS.C05.00.000.15770.003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A1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PS.C05.00.000.15770.010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A1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PS.C05.00.000.15770.011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PS.C06.00.000.15770.054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6.615,70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PS.C05.00.000.15770.054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PS.C06.00.000.15770.059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6.615,70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PS.C05.00.000.15770.059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PS.C06.00.000.15770.065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PS.C05.00.000.15770.065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PS.C06.00.000.15770.153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PS.C05.00.000.15770.153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PS.C06.00.000.15770.165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COORD. RECURSOS ATENC. Á DEP. E AUTONOMIA PERSOAL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PS.C05.00.000.15770.165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PS.C06.00.000.15770.237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PS.C05.00.000.15770.237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PS.C06.00.000.15770.238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PS.C05.00.000.15770.238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PS.C06.00.000.15770.239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PS.C05.00.000.15770.239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RECURSOS RESIDENCIAIS E ATENCIÓN DIÚRNA DE MAIORES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SUBD. X. RECURSOS RESIDEN. ATENCIÓN DIÚRNA MAIORES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SECRETARIO/A DO/A SUBDIRECTOR/A XERAL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7.267,26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PS.C05.00.003.15770.003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SERVIZO RECURSOS COMÚNS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DE CENTROS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PS.C05.00.003.15770.012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PS.C06.00.001.15770.014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PS.C05.00.003.15770.014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PS.C05.00.003.15770.015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SERVIZO XESTIÓN E COORDINACIÓN ADMTVA.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PS.C06.00.001.15770.036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PS.C05.00.001.15770.010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ATENCIÓN SOCIOSANITARIA E INNOVACIÓN ASISTENCIAL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SUBD. XERAL ATENCIÓN SOCIOSANIT. E INNOVA. ASIST.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PS.C06.00.002.15770.015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SERVIZO CALIDADE, HUMANIZAC. E XESTIÓN INFORMACIÓN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ENVELLECEMENTO ACTIVO, PREVENCIÓN DA DEPENDENCIA E INNOVACIÓN SOCIOSANITARIA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lastRenderedPageBreak/>
              <w:t>PS.C06.00.003.15770.001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SUBD. X. ENVELLE. ACTIVO, PREV.DEPEN. E INNOV.SOC.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PS.C06.00.003.15770.010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SERVIZO ENVELLEC. ACTIVO E PREVEN. DEPEN.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PS.C06.00.003.15770.012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PS.C05.00.004.15770.005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PS.C06.00.003.15770.013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EQUIP. E PROMOC. DA ACCESIBILIDE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PS.C05.00.004.15770.013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GALEGO DE DESENVOLVEMENTO INTEGRAL (CEGADI)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PS.C06.00.004.15770.002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CEGADI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FUNCIONARIO/ LABORAL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SI É PERSOAL LABORAL GRUPOS: I, II // COMPLEMENTO SINGULARIDADE ATA IMPORTE DO SUBGRUPO A1-A2, NIVEL 28A, CO LÍMITE ESTABLECIDO NO CONVENIO COLECTIVO DO PERSOAL LABORAL DA XUNTA DE GALICIA.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PS.C05.00.005.15770.002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XUVENTUDE, PARTICIPACIÓN E VOLUNTARIADO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E ASESORAMENTO PARA A XUVENTUDE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PS.C07.00.002.15770.001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SUBDIR. XERAL PROGRAMAS E ASESORAMENTO XUVENTUDE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PROGRAMAS PARA A XUVENTUDE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PS.C99.10.000.15001.060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6.941,20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PS.C99.10.000.15001.185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PS.C99.10.000.15001.218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PS.C99.10.000.15001.268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PS.C99.10.000.15001.538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DE TARDE//ITINERANTE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PS.C99.10.000.15001.539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DE TARDE//ITINERANTE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PS.C99.10.000.15001.547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PS.C99.10.000.15001.590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PS.C99.10.000.15001.591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PS.C99.10.000.15001.592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PS.C99.10.000.15001.645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 // DESTINO: SANTIAGO DE COMPOSTELA.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DESTINO: SANTIAGO DE COMPOSTELA.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TORRENTE BALLESTER (A CORUÑA)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PS.C99.40.801.15001.032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6.941,20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DE ATENCIÓN DE MENORES DE FERROL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PS.C99.40.301.15350.004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(FERROL)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PS.C99.40.801.15350.077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7.894,88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HORARIO ESPECIAL: QUENDAS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(SANTIAGO DE COMPOSTELA)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RESIDENCIA DE MAIORES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FUNC./ESTAT./ LABORAL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B18 // SI É PERSOAL LABORAL GRUPOS: I, II // COMPLEMENTO SINGULARIDADE ATA IMPORTE DO SUBGRUPO A1-A2, NIVEL 25, CO LÍMITE ESTABLECIDO NO CONVENIO COLECTIVO DO PERSOAL LABORAL DA XUNTA DE GALICIA.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OURENSE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PS.C99.40.201.32001.030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PS.C99.40.201.32001.031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DE TARDE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PS.C99.40.201.32001.035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CANDO SEXA VACANTE: 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XUVENIL FLORENTINO LÓPEZ CUEVILLAS (OURENSE)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PS.C99.40.210.32001.010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PS.C99.40.210.32001.023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>CANDO SEXA VACANTE SEN OCUPACIÓN PASAR A "HORARIO ESPECIAL: QUENDAS".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COSTUREIRO/A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PS.C99.40.210.32001.060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HORARIO ESPECIAL//15 HORAS (FIN DE SEMANA)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PS.C99.40.210.32001.061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HORARIO ESPECIAL//15 HORAS (FIN DE SEMANA)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 CARBALLEIRA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PS.C99.40.301.32001.041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10.123,40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QUENDA DE NOITE.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(OURENSE)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PS.C99.40.601.32001.014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6.486,34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PS.C99.40.601.32001.019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6.486,34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HORARIO ESPECIAL: QUENDAS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LOCAL DE PONTEVEDRA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PS.C99.10.101.36001.007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6.941,20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OCUPADO LABORAL FIXO.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DE VALORACIÓN DE DEPENDENCIA E DISCAPACIDADES (PONTEVEDRA)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PS.C99.30.101.36001.030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PS.C99.30.101.36001.031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PS.C99.30.101.36001.032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PS.C99.30.101.36001.033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PS.C99.30.101.36001.034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PS.C99.30.101.36001.035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AVELINO MONTERO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PS.C99.40.301.36001.004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RESPONSABLE CENTRO DE MENORES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12.375,44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(PONTEVEDRA)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PS.C99.40.601.36001.001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DIRECTOR/A DE CENTRO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XORNADA PARTIDA // HORARIO ESPECIAL // FUNCIÓNS DE DIRECCIÓN E ANIMACIÓN SOCIO-CULTURAL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ADMINISTRADOR/A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PARTIDA//B14//FUNCIÓNS DE DIRECCIÓN E ANIMACIÓN SOCIO-CULTURAL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LALÍN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PS.C99.40.201.36240.006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XORNADA PARTIDA // 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PS.C99.40.801.36260.001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ADMINISTRADOR/A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FUNC./ESTAT./ LABORAL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B18 // SI É PERSOAL LABORAL GRUPOS: I, II // COMPLEMENTO SINGULARIDADE ATA IMPORTE DO SUBGRUPO A1-A2, NIVEL 25, CO LÍMITE ESTABLECIDO NO CONVENIO COLECTIVO DO PERSOAL LABORAL DA XUNTA DE GALICIA.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TUI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PS.C99.40.201.36540.001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CASA DA XUVENTUDE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XORNADA PARTIDA // 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3.243,17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MEDIA XORNADA // 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PS.C99.10.000.36560.417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PS.C99.10.000.36560.418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PS.C99.10.000.36560.419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DE TARDE//ITINERANTE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DE TARDE//ITINERANTE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DE TARDE//ITINERANTE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PARTIDA//HORARIO ESPECIAL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PS.C99.10.000.36560.439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PS.C99.10.000.36560.470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COORDINADOR/A DE MENORES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EMS2/EMS5/ESS2/ESS3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PS.C99.10.000.36560.538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PS.C99.10.000.36560.539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PS.C99.10.000.36560.540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TRABALLADOR/A SOCIAL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EMS5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PS.C99.10.000.36560.558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ITINERANTE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(VIGO)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PS.C99.40.601.36560.001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DIRECTOR/A DE CENTRO SOCIAL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XORNADA PARTIDA // HORARIO ESPECIAL // FUNCIÓNS DE DIRECCIÓN E ANIMACIÓN SOCIO-CULTURAL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ADMINISTRADOR/A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DISPOÑIBILIDADE HORARIA.//XORNADA PARTIDA//B14//FUNCIÓNS DE DIRECCIÓN E ANIMACIÓN SOCIO-CULTURAL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RESIDENCIAL DE ATENCIÓN A PERSOAS DEPENDENTES (VIGO)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RP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PS.C99.40.800.36560.033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FISIOTERAPEUTA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9.170,00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EMS3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VILAGARCÍA DE AROUSA</w:t>
      </w:r>
    </w:p>
    <w:p w:rsidR="0030128F" w:rsidRDefault="0030128F" w:rsidP="0030128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PS.C99.40.201.36590.001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CASA DA XUVENTUDE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XORNADA PARTIDA // 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P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30128F">
              <w:rPr>
                <w:sz w:val="14"/>
                <w:highlight w:val="lightGray"/>
              </w:rPr>
              <w:t>3.243,17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30128F">
              <w:rPr>
                <w:sz w:val="14"/>
                <w:highlight w:val="lightGray"/>
              </w:rPr>
              <w:t>MEDIA XORNADA // HORARIO ESPECIAL</w:t>
            </w:r>
          </w:p>
        </w:tc>
      </w:tr>
      <w:tr w:rsidR="0030128F" w:rsidTr="00301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0128F" w:rsidRDefault="0030128F" w:rsidP="00211A03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30128F" w:rsidRDefault="0030128F">
      <w:pPr>
        <w:pStyle w:val="Encabezado"/>
        <w:tabs>
          <w:tab w:val="clear" w:pos="4252"/>
          <w:tab w:val="clear" w:pos="8504"/>
        </w:tabs>
        <w:sectPr w:rsidR="0030128F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sz w:val="18"/>
        </w:rPr>
      </w:pPr>
      <w:r>
        <w:rPr>
          <w:b/>
          <w:sz w:val="18"/>
        </w:rPr>
        <w:t>SECRETARÍA XERAL TÉCNICA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PS.C02.00.000.15770.128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OCUPADO POR PERSOAL LABORAL INDEFINIDO NON FIXO.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PS.C05.00.000.15770.233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PS.C02.00.000.15770.129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OCUPADO POR PERSOAL LABORAL INDEFINIDO NON FIXO.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PS.C05.00.000.15770.236</w:t>
            </w:r>
          </w:p>
        </w:tc>
        <w:tc>
          <w:tcPr>
            <w:tcW w:w="4111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sz w:val="18"/>
        </w:rPr>
      </w:pPr>
      <w:r>
        <w:rPr>
          <w:b/>
          <w:sz w:val="18"/>
        </w:rPr>
        <w:t>DIRECCIÓN XERAL DE MAIORES E ATENCIÓN SOCIOSANITARIA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MAIORES E ATENCIÓN SOCIOSANITARIA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PS.C06.00.000.15770.158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PS.C05.00.000.15770.158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PS.C06.00.000.15770.265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PS.C05.00.000.15770.265</w:t>
            </w:r>
          </w:p>
        </w:tc>
        <w:tc>
          <w:tcPr>
            <w:tcW w:w="4111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2"/>
        </w:rPr>
      </w:pPr>
    </w:p>
    <w:p w:rsidR="0030128F" w:rsidRDefault="0030128F" w:rsidP="0030128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sz w:val="18"/>
        </w:rPr>
      </w:pPr>
      <w:r>
        <w:rPr>
          <w:b/>
          <w:sz w:val="18"/>
        </w:rPr>
        <w:t>SERVIZOS PERIFÉRICOS</w:t>
      </w:r>
    </w:p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PS.C99.10.000.15001.401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PS.C99.10.000.15001.406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PS.C99.10.000.15001.521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XUVENIL FLORENTINO LÓPEZ CUEVILLAS (OURENSE)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RPr="002B361D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PS.C99.40.210.32001.019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OFICIAL 2ª COCIÑA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5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B14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lastRenderedPageBreak/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 CARBALLEIRA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RPr="002B361D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PS.C99.40.301.32001.067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AUXILIAR COIDADOR/A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4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B10 // B18 // QUENDA DE NOITE.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(CASTRO CALDELAS)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RPr="002B361D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PS.C99.40.801.32230.005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OFICIAL 1ª MANTEMENTO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III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69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B18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DE VALORACIÓN DE DEPENDENCIA E DISCAPACIDADES (PONTEVEDRA)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PS.C99.30.101.36001.004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MÉDICO/A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2B361D">
              <w:rPr>
                <w:sz w:val="14"/>
                <w:highlight w:val="lightGray"/>
              </w:rPr>
              <w:t xml:space="preserve">B12 = 1.266,60 €.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GALICIA.//B12 = 1.266,60 €.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OCUPACIONAL “O SAIAR” (CALDAS DE REIS)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RPr="002B361D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PS.C99.40.501.36050.017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MESTRE/A TALLER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III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12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B10 // B12 // B18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RPr="002B361D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PS.C99.40.501.36050.018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MESTRE/A TALLER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III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12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B10 // B12 // B18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LALÍN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PS.C99.40.201.36240.002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DIRECTOR/A CASA DA XUVENTUDE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1,30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2.052,60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2B361D">
              <w:rPr>
                <w:sz w:val="14"/>
                <w:highlight w:val="lightGray"/>
              </w:rPr>
              <w:t xml:space="preserve">XORNADA PARTIDA // HORARIO ESPECIAL // FUNCIÓNS DE DIRECCIÓN E ANIMACIÓN SOCIO-CULTURAL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FUNCIÓNS DE DIRECCIÓN E ANIMACIÓN SOCIO-CULTURAL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TEMPO LIBRE DE PANXÓN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PS.C99.40.210.36350.007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ENCARGADO/A DE TRABALLOS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6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B14 // B12 = 1.036,44 €.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(REDONDELA)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PS.C99.40.901.36440.101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OFICIAL 1ª COCIÑA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65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2B361D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B10//B18 </w:t>
            </w:r>
          </w:p>
        </w:tc>
      </w:tr>
      <w:tr w:rsidR="0030128F" w:rsidRPr="002B361D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PS.C99.40.901.36440.227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OFICIAL 2ª COCIÑA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Pr="002B361D" w:rsidRDefault="0030128F" w:rsidP="00211A03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2B361D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30128F" w:rsidRDefault="0030128F" w:rsidP="0030128F">
      <w:pPr>
        <w:rPr>
          <w:sz w:val="12"/>
        </w:rPr>
      </w:pPr>
    </w:p>
    <w:p w:rsidR="0030128F" w:rsidRDefault="0030128F" w:rsidP="0030128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30128F" w:rsidRDefault="0030128F" w:rsidP="0030128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PS.C99.10.000.36560.440</w:t>
            </w:r>
          </w:p>
        </w:tc>
        <w:tc>
          <w:tcPr>
            <w:tcW w:w="411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567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118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2B361D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1198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PS.C99.10.000.36560.441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2B361D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PS.C99.10.000.36560.452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PEDAGOGO/A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2B361D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PS.C99.10.000.36560.461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SOCIÓLOGO/A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(1ª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PS.C99.10.000.36560.512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 w:rsidRPr="002B361D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DISPOSICIÓN TRANSITORIA 10ª (2ª PARTE) DO V CONVENIO COLECTIVO ÚNICO DO PERSOAL LABORAL DA XUNTA DE GALICIA. </w:t>
            </w:r>
          </w:p>
        </w:tc>
      </w:tr>
      <w:tr w:rsidR="0030128F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30128F" w:rsidRDefault="0030128F" w:rsidP="00211A03">
            <w:pPr>
              <w:pStyle w:val="Encabezado"/>
              <w:spacing w:before="40" w:after="40"/>
              <w:ind w:right="113"/>
              <w:rPr>
                <w:sz w:val="14"/>
              </w:rPr>
            </w:pPr>
          </w:p>
        </w:tc>
      </w:tr>
    </w:tbl>
    <w:p w:rsidR="0030128F" w:rsidRDefault="0030128F">
      <w:pPr>
        <w:pStyle w:val="Encabezado"/>
        <w:tabs>
          <w:tab w:val="clear" w:pos="4252"/>
          <w:tab w:val="clear" w:pos="8504"/>
        </w:tabs>
        <w:sectPr w:rsidR="0030128F">
          <w:headerReference w:type="default" r:id="rId11"/>
          <w:headerReference w:type="first" r:id="rId12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EMS</w:t>
      </w:r>
      <w:r>
        <w:tab/>
        <w:t>ESPECIAL (ESC. TÉCNICOS FACULTATIVOS)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EMS2</w:t>
      </w:r>
      <w:r>
        <w:tab/>
        <w:t>ESPECIAL (ESC. TÉCNICOS FACULTATIVOS - ESP. EDUCADORES)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EMS3</w:t>
      </w:r>
      <w:r>
        <w:tab/>
        <w:t>ESPECIAL (ESC. TÉCNICOS FACULTATIVOS - ESP. FISIOTERAPIA)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EMS5</w:t>
      </w:r>
      <w:r>
        <w:tab/>
        <w:t>ESPECIAL (ESC. TÉCNICOS FACULTATIVOS - ESP. TRABALLO SOCIAL)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EMS6</w:t>
      </w:r>
      <w:r>
        <w:tab/>
        <w:t>ESPECIAL (ESC. TÉCNICOS FACULTATIVOS - ESP. TERAPIA OCUPACIONAL)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ESS1</w:t>
      </w:r>
      <w:r>
        <w:tab/>
        <w:t>ESPECIAL (ESC. FACULTATIVOS - ESP. MEDICINA)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ESS2</w:t>
      </w:r>
      <w:r>
        <w:tab/>
        <w:t>ESPECIAL (ESC. FACULTATIVOS - ESP. PSICOLOXÍA)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ESS3</w:t>
      </w:r>
      <w:r>
        <w:tab/>
        <w:t>ESPECIAL (ESC. FACULTATIVOS - ESP. PEDAGOXÍA)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XSL</w:t>
      </w:r>
      <w:r>
        <w:tab/>
        <w:t>XERAL (ESCALA LETRADOS)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30128F" w:rsidRDefault="0030128F" w:rsidP="0030128F">
      <w:pPr>
        <w:pStyle w:val="Encabezado"/>
        <w:tabs>
          <w:tab w:val="clear" w:pos="4252"/>
          <w:tab w:val="clear" w:pos="8504"/>
        </w:tabs>
        <w:ind w:left="1418" w:hanging="709"/>
      </w:pPr>
      <w:bookmarkStart w:id="1" w:name="_GoBack"/>
      <w:bookmarkEnd w:id="1"/>
      <w:r>
        <w:t>A15</w:t>
      </w:r>
      <w:r>
        <w:tab/>
        <w:t>ADSCRICIÓN INDISTINTA A FUNCIONARIOS DA XUNTA DE GALICIA, ESTADO E CC.AA. E PERSOAL ESTATUTARIO DO SERGAS E PERSOAL LABORAL DA XUNTA DE GALICIA.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</w:pP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COMPLEMENTOS SALARIAIS</w:t>
      </w:r>
    </w:p>
    <w:p w:rsidR="0030128F" w:rsidRDefault="0030128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30128F" w:rsidRDefault="0030128F" w:rsidP="0030128F">
      <w:pPr>
        <w:pStyle w:val="Encabezado"/>
        <w:tabs>
          <w:tab w:val="clear" w:pos="4252"/>
          <w:tab w:val="clear" w:pos="8504"/>
        </w:tabs>
      </w:pPr>
      <w:r>
        <w:tab/>
        <w:t>B10</w:t>
      </w:r>
      <w:r>
        <w:tab/>
        <w:t>COMPLEMENTO SALARIAL DE SINGULARIDADE POR PERIGOSIDADE.</w:t>
      </w:r>
    </w:p>
    <w:p w:rsidR="0030128F" w:rsidRDefault="0030128F" w:rsidP="0030128F">
      <w:pPr>
        <w:pStyle w:val="Encabezado"/>
        <w:tabs>
          <w:tab w:val="clear" w:pos="4252"/>
          <w:tab w:val="clear" w:pos="8504"/>
        </w:tabs>
      </w:pPr>
      <w:r>
        <w:tab/>
        <w:t>B12</w:t>
      </w:r>
      <w:r>
        <w:tab/>
        <w:t>COMPLEMENTO SALARIAL DE SINGULARIDADE DE RESPONSABILIDADE.</w:t>
      </w:r>
    </w:p>
    <w:p w:rsidR="0030128F" w:rsidRDefault="0030128F" w:rsidP="0030128F">
      <w:pPr>
        <w:pStyle w:val="Encabezado"/>
        <w:tabs>
          <w:tab w:val="clear" w:pos="4252"/>
          <w:tab w:val="clear" w:pos="8504"/>
        </w:tabs>
      </w:pPr>
      <w:r>
        <w:lastRenderedPageBreak/>
        <w:tab/>
        <w:t>B14</w:t>
      </w:r>
      <w:r>
        <w:tab/>
        <w:t>COMPLEMENTO SALARIAL DE SINGULARIDADE DE ESPECIAL DEDICACIÓN.</w:t>
      </w:r>
    </w:p>
    <w:p w:rsidR="00D1435D" w:rsidRDefault="0030128F" w:rsidP="0030128F">
      <w:pPr>
        <w:pStyle w:val="Encabezado"/>
        <w:tabs>
          <w:tab w:val="clear" w:pos="4252"/>
          <w:tab w:val="clear" w:pos="8504"/>
        </w:tabs>
      </w:pPr>
      <w:r>
        <w:tab/>
        <w:t>B18</w:t>
      </w:r>
      <w:r>
        <w:tab/>
        <w:t>COMPLEMENTO SALARIAL DE SINGULARIDADE POR PENOSIDADE.</w:t>
      </w:r>
    </w:p>
    <w:sectPr w:rsidR="00D1435D">
      <w:headerReference w:type="default" r:id="rId13"/>
      <w:headerReference w:type="first" r:id="rId14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8F" w:rsidRDefault="0030128F">
      <w:pPr>
        <w:pStyle w:val="Encabezado"/>
      </w:pPr>
      <w:r>
        <w:separator/>
      </w:r>
    </w:p>
  </w:endnote>
  <w:endnote w:type="continuationSeparator" w:id="0">
    <w:p w:rsidR="0030128F" w:rsidRDefault="0030128F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30128F">
      <w:rPr>
        <w:rStyle w:val="Nmerodepgina"/>
        <w:noProof/>
        <w:sz w:val="16"/>
      </w:rPr>
      <w:t>15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30128F">
      <w:rPr>
        <w:rStyle w:val="Nmerodepgina"/>
        <w:noProof/>
        <w:sz w:val="16"/>
      </w:rPr>
      <w:t>14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8F" w:rsidRDefault="0030128F">
      <w:pPr>
        <w:pStyle w:val="Encabezado"/>
      </w:pPr>
      <w:r>
        <w:separator/>
      </w:r>
    </w:p>
  </w:footnote>
  <w:footnote w:type="continuationSeparator" w:id="0">
    <w:p w:rsidR="0030128F" w:rsidRDefault="0030128F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30128F">
    <w:pPr>
      <w:pStyle w:val="Encabezado"/>
      <w:ind w:right="84"/>
      <w:jc w:val="right"/>
      <w:rPr>
        <w:b/>
      </w:rPr>
    </w:pPr>
    <w:r>
      <w:rPr>
        <w:b/>
      </w:rPr>
      <w:t>18/09/2023</w:t>
    </w:r>
  </w:p>
  <w:p w:rsidR="009A6477" w:rsidRDefault="0030128F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30128F">
    <w:pPr>
      <w:pStyle w:val="Encabezado"/>
      <w:ind w:right="84"/>
      <w:jc w:val="right"/>
      <w:rPr>
        <w:b/>
      </w:rPr>
    </w:pPr>
    <w:r>
      <w:rPr>
        <w:b/>
      </w:rPr>
      <w:t>18/09/2023</w:t>
    </w:r>
  </w:p>
  <w:p w:rsidR="009A6477" w:rsidRDefault="0030128F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8F" w:rsidRDefault="0030128F">
    <w:pPr>
      <w:pStyle w:val="Encabezado"/>
      <w:ind w:right="84"/>
      <w:jc w:val="right"/>
      <w:rPr>
        <w:b/>
      </w:rPr>
    </w:pPr>
    <w:r>
      <w:rPr>
        <w:b/>
      </w:rPr>
      <w:t>18/09/2023</w:t>
    </w:r>
  </w:p>
  <w:p w:rsidR="0030128F" w:rsidRDefault="0030128F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30128F" w:rsidRDefault="0030128F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111"/>
      <w:gridCol w:w="567"/>
      <w:gridCol w:w="850"/>
      <w:gridCol w:w="1341"/>
      <w:gridCol w:w="1188"/>
      <w:gridCol w:w="1198"/>
      <w:gridCol w:w="1198"/>
      <w:gridCol w:w="3964"/>
    </w:tblGrid>
    <w:tr w:rsidR="0030128F" w:rsidTr="00211A03">
      <w:tblPrEx>
        <w:tblCellMar>
          <w:top w:w="0" w:type="dxa"/>
          <w:bottom w:w="0" w:type="dxa"/>
        </w:tblCellMar>
      </w:tblPrEx>
      <w:tc>
        <w:tcPr>
          <w:tcW w:w="1913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111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964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0128F" w:rsidRDefault="0030128F">
    <w:pPr>
      <w:pStyle w:val="Encabezado"/>
      <w:jc w:val="both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8F" w:rsidRDefault="0030128F">
    <w:pPr>
      <w:pStyle w:val="Encabezado"/>
      <w:ind w:right="84"/>
      <w:jc w:val="right"/>
      <w:rPr>
        <w:b/>
      </w:rPr>
    </w:pPr>
    <w:r>
      <w:rPr>
        <w:b/>
      </w:rPr>
      <w:t>18/09/2023</w:t>
    </w:r>
  </w:p>
  <w:p w:rsidR="0030128F" w:rsidRDefault="0030128F" w:rsidP="0030128F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laboral</w:t>
    </w:r>
  </w:p>
  <w:p w:rsidR="0030128F" w:rsidRDefault="0030128F" w:rsidP="0030128F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111"/>
      <w:gridCol w:w="567"/>
      <w:gridCol w:w="850"/>
      <w:gridCol w:w="1341"/>
      <w:gridCol w:w="1188"/>
      <w:gridCol w:w="1198"/>
      <w:gridCol w:w="1198"/>
      <w:gridCol w:w="3964"/>
    </w:tblGrid>
    <w:tr w:rsidR="0030128F" w:rsidTr="00211A03">
      <w:tblPrEx>
        <w:tblCellMar>
          <w:top w:w="0" w:type="dxa"/>
          <w:bottom w:w="0" w:type="dxa"/>
        </w:tblCellMar>
      </w:tblPrEx>
      <w:tc>
        <w:tcPr>
          <w:tcW w:w="1913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111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964" w:type="dxa"/>
          <w:vAlign w:val="center"/>
        </w:tcPr>
        <w:p w:rsidR="0030128F" w:rsidRDefault="0030128F" w:rsidP="00211A03">
          <w:pPr>
            <w:pStyle w:val="Encabezado"/>
            <w:rPr>
              <w:b/>
              <w:sz w:val="16"/>
            </w:rPr>
          </w:pPr>
        </w:p>
        <w:p w:rsidR="0030128F" w:rsidRDefault="0030128F" w:rsidP="00211A03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0128F" w:rsidRDefault="0030128F">
    <w:pPr>
      <w:pStyle w:val="Encabezado"/>
      <w:rPr>
        <w:sz w:val="1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8F" w:rsidRDefault="0030128F">
    <w:pPr>
      <w:pStyle w:val="Encabezado"/>
      <w:jc w:val="both"/>
      <w:rPr>
        <w:b/>
        <w:lang w:val="es-ES"/>
      </w:rPr>
    </w:pPr>
  </w:p>
  <w:p w:rsidR="0030128F" w:rsidRPr="0030128F" w:rsidRDefault="0030128F">
    <w:pPr>
      <w:pStyle w:val="Encabezado"/>
      <w:jc w:val="both"/>
      <w:rPr>
        <w:sz w:val="12"/>
        <w:lang w:val="es-E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8F" w:rsidRDefault="0030128F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8F"/>
    <w:rsid w:val="001874A9"/>
    <w:rsid w:val="00223707"/>
    <w:rsid w:val="0030128F"/>
    <w:rsid w:val="009A6477"/>
    <w:rsid w:val="00A02907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6</TotalTime>
  <Pages>15</Pages>
  <Words>4172</Words>
  <Characters>22949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27067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2023-09-18T06:35:00Z</dcterms:created>
  <dcterms:modified xsi:type="dcterms:W3CDTF">2023-09-18T06:42:00Z</dcterms:modified>
</cp:coreProperties>
</file>